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881206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#129bis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500E7E">
        <w:rPr>
          <w:rFonts w:eastAsia="Times New Roman" w:hint="eastAsia"/>
          <w:b/>
          <w:sz w:val="24"/>
          <w:lang w:val="en-US" w:eastAsia="zh-CN"/>
        </w:rPr>
        <w:t>2505</w:t>
      </w:r>
    </w:p>
    <w:p w14:paraId="7CB45193" w14:textId="044280BD" w:rsidR="001E41F3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917008">
        <w:rPr>
          <w:rFonts w:eastAsia="Times New Roman"/>
          <w:noProof w:val="0"/>
          <w:sz w:val="24"/>
          <w:lang w:val="en-US"/>
        </w:rPr>
        <w:t>Wuhan, China, Apr. 7th – 11th,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A6491" w:rsidR="001E41F3" w:rsidRPr="00917008" w:rsidRDefault="00500E7E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500E7E">
              <w:rPr>
                <w:rFonts w:hint="eastAsia"/>
                <w:b/>
                <w:bCs/>
                <w:sz w:val="26"/>
                <w:szCs w:val="26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5881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16.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B869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A65E15">
              <w:t xml:space="preserve">, Huawei, </w:t>
            </w:r>
            <w:proofErr w:type="spellStart"/>
            <w:r w:rsidR="00A65E15">
              <w:t>Hi</w:t>
            </w:r>
            <w:r w:rsidR="002C12DA">
              <w:t>S</w:t>
            </w:r>
            <w:r w:rsidR="00A65E15">
              <w:t>ilicon</w:t>
            </w:r>
            <w:proofErr w:type="spellEnd"/>
            <w:r w:rsidR="00A76B9B">
              <w:t xml:space="preserve">, </w:t>
            </w:r>
            <w:proofErr w:type="spellStart"/>
            <w:r w:rsidR="00A76B9B">
              <w:t>xiaomi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59389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03CA7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Mar. 26,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4CB89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4535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618C1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8200F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>and asked RAN2 to implement the changes, as</w:t>
            </w:r>
            <w:r w:rsidR="00FF455B">
              <w:rPr>
                <w:rFonts w:ascii="Arial" w:hAnsi="Arial" w:cs="Arial"/>
              </w:rPr>
              <w:t xml:space="preserve"> shown</w:t>
            </w:r>
            <w:r w:rsidRPr="00534575">
              <w:rPr>
                <w:rFonts w:ascii="Arial" w:hAnsi="Arial" w:cs="Arial"/>
              </w:rPr>
              <w:t xml:space="preserve">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8DDCD" w14:textId="11BC053B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690D27E0" w14:textId="77777777" w:rsidR="001C4ED6" w:rsidRDefault="001C4ED6" w:rsidP="00493F64">
            <w:pPr>
              <w:pStyle w:val="CRCoverPage"/>
              <w:spacing w:after="0"/>
              <w:rPr>
                <w:noProof/>
              </w:rPr>
            </w:pPr>
          </w:p>
          <w:p w14:paraId="38BFB636" w14:textId="77777777" w:rsidR="001C4ED6" w:rsidRDefault="001C4ED6" w:rsidP="001C4ED6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DBDF66E" w14:textId="77777777" w:rsidR="001C4ED6" w:rsidRDefault="001C4ED6" w:rsidP="001C4ED6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BA3B85E" w14:textId="77777777" w:rsidR="001C4ED6" w:rsidRDefault="001C4ED6" w:rsidP="001C4ED6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02E4E942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2D54D3D" w14:textId="4178344E" w:rsidR="001C4ED6" w:rsidRDefault="001C4ED6" w:rsidP="001C4ED6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C00E2D8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0B6676" w14:textId="13FF530B" w:rsidR="001C4ED6" w:rsidRDefault="001C4ED6" w:rsidP="001C4ED6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 w:rsidR="005172AD"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5CBF6D85" w:rsidR="001C4ED6" w:rsidRDefault="001C4ED6" w:rsidP="001C4E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D0091" w:rsidR="001E41F3" w:rsidRDefault="00493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78210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583D7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B44F0" w14:textId="77777777" w:rsidR="00493F64" w:rsidRPr="00493F64" w:rsidRDefault="00493F64" w:rsidP="00493F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61294"/>
      <w:r w:rsidRPr="00493F64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493F64">
        <w:rPr>
          <w:rFonts w:ascii="Arial" w:eastAsia="Times New Roman" w:hAnsi="Arial"/>
          <w:sz w:val="24"/>
          <w:lang w:eastAsia="ja-JP"/>
        </w:rPr>
        <w:tab/>
      </w:r>
      <w:r w:rsidRPr="00493F64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93F64" w:rsidRPr="00493F64" w14:paraId="2EA51A72" w14:textId="77777777" w:rsidTr="0043767E">
        <w:trPr>
          <w:cantSplit/>
          <w:tblHeader/>
        </w:trPr>
        <w:tc>
          <w:tcPr>
            <w:tcW w:w="6917" w:type="dxa"/>
          </w:tcPr>
          <w:p w14:paraId="6A80897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025C79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46691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0DF8C8B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1C385D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395BABF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0CE0FF0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93F64" w:rsidRPr="00493F64" w14:paraId="3AB2065D" w14:textId="77777777" w:rsidTr="0043767E">
        <w:trPr>
          <w:cantSplit/>
          <w:tblHeader/>
        </w:trPr>
        <w:tc>
          <w:tcPr>
            <w:tcW w:w="6917" w:type="dxa"/>
          </w:tcPr>
          <w:p w14:paraId="0EF44B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4D1091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0F9D0313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158BA01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889179A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E5B3DD9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D606B9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770BB3A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6F7F200" w14:textId="77777777" w:rsidR="00493F64" w:rsidRPr="00493F64" w:rsidRDefault="00493F64" w:rsidP="00493F64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410BA5D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76E714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0A976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35FB5C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29CD0E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2685C5E" w14:textId="77777777" w:rsidTr="0043767E">
        <w:trPr>
          <w:cantSplit/>
          <w:tblHeader/>
        </w:trPr>
        <w:tc>
          <w:tcPr>
            <w:tcW w:w="6917" w:type="dxa"/>
          </w:tcPr>
          <w:p w14:paraId="5AAAEA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69F93D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9AC8A6B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0B46D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8D84D7D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217D50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8D15C2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2C901D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345835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36F70F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93F64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F1C956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9C49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4BFF0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E956B1" w14:textId="77777777" w:rsidTr="0043767E">
        <w:trPr>
          <w:cantSplit/>
          <w:tblHeader/>
        </w:trPr>
        <w:tc>
          <w:tcPr>
            <w:tcW w:w="6917" w:type="dxa"/>
          </w:tcPr>
          <w:p w14:paraId="78AC46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041BAF9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352B59B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B1DADF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CA82A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6A09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8ED2827" w14:textId="77777777" w:rsidTr="0043767E">
        <w:trPr>
          <w:cantSplit/>
          <w:tblHeader/>
        </w:trPr>
        <w:tc>
          <w:tcPr>
            <w:tcW w:w="6917" w:type="dxa"/>
          </w:tcPr>
          <w:p w14:paraId="22AF95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450AEB7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EF923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D7BB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D34FE0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0200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B6368E" w14:textId="77777777" w:rsidTr="0043767E">
        <w:trPr>
          <w:cantSplit/>
          <w:tblHeader/>
        </w:trPr>
        <w:tc>
          <w:tcPr>
            <w:tcW w:w="6917" w:type="dxa"/>
          </w:tcPr>
          <w:p w14:paraId="4D2A41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691144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566EDE0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 the UE only supports the 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combination.</w:t>
            </w:r>
          </w:p>
          <w:p w14:paraId="7649B0E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041464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D5BF4F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BD1A1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41EB9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0D4B1A" w14:textId="77777777" w:rsidTr="0043767E">
        <w:trPr>
          <w:cantSplit/>
          <w:tblHeader/>
        </w:trPr>
        <w:tc>
          <w:tcPr>
            <w:tcW w:w="6917" w:type="dxa"/>
          </w:tcPr>
          <w:p w14:paraId="2E5798B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71896D2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402C78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52A27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D497FE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BD1A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CA63A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24086A1" w14:textId="77777777" w:rsidTr="0043767E">
        <w:trPr>
          <w:cantSplit/>
          <w:tblHeader/>
        </w:trPr>
        <w:tc>
          <w:tcPr>
            <w:tcW w:w="6917" w:type="dxa"/>
          </w:tcPr>
          <w:p w14:paraId="29070A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E2A93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125A855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5BB4C1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6D62687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34D94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176B01DB" w14:textId="77777777" w:rsidTr="0043767E">
        <w:trPr>
          <w:cantSplit/>
          <w:tblHeader/>
        </w:trPr>
        <w:tc>
          <w:tcPr>
            <w:tcW w:w="6917" w:type="dxa"/>
          </w:tcPr>
          <w:p w14:paraId="00798AC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1CEE325" w14:textId="55FE7AD3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4:39:00Z" w16du:dateUtc="2025-03-26T06:3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4:39:00Z" w16du:dateUtc="2025-03-26T06:3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8ECD8E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149F42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D294F8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4DC6DC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493F64" w:rsidRPr="00493F64" w14:paraId="532DCF2E" w14:textId="77777777" w:rsidTr="0043767E">
        <w:trPr>
          <w:cantSplit/>
          <w:tblHeader/>
        </w:trPr>
        <w:tc>
          <w:tcPr>
            <w:tcW w:w="6917" w:type="dxa"/>
          </w:tcPr>
          <w:p w14:paraId="7F32F8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61874D4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1EAD726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F0A43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DF1CB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555CC62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29E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5AB5508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8DE953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105BB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49A6B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686FF279" w14:textId="77777777" w:rsidTr="0043767E">
        <w:trPr>
          <w:cantSplit/>
          <w:tblHeader/>
        </w:trPr>
        <w:tc>
          <w:tcPr>
            <w:tcW w:w="6917" w:type="dxa"/>
          </w:tcPr>
          <w:p w14:paraId="1F7204B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742C5EC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493F64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53D31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7A44F5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5847C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69B727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483A6D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9A424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91CFF0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493F64" w:rsidRPr="00493F64" w14:paraId="7E530577" w14:textId="77777777" w:rsidTr="0043767E">
        <w:trPr>
          <w:cantSplit/>
          <w:tblHeader/>
        </w:trPr>
        <w:tc>
          <w:tcPr>
            <w:tcW w:w="6917" w:type="dxa"/>
          </w:tcPr>
          <w:p w14:paraId="29B60AD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singleUL-HARQ-offsetTDD-PCell-r16</w:t>
            </w:r>
          </w:p>
          <w:p w14:paraId="47C994E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B61EC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6A8DCC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72996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1809E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4A21838A" w14:textId="77777777" w:rsidTr="0043767E">
        <w:trPr>
          <w:cantSplit/>
          <w:tblHeader/>
        </w:trPr>
        <w:tc>
          <w:tcPr>
            <w:tcW w:w="6917" w:type="dxa"/>
          </w:tcPr>
          <w:p w14:paraId="5205AB2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3E83D9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3493C2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493F64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B94F0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BDCD89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126D04E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B60C2E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0C57830" w14:textId="77777777" w:rsidTr="0043767E">
        <w:trPr>
          <w:cantSplit/>
          <w:tblHeader/>
        </w:trPr>
        <w:tc>
          <w:tcPr>
            <w:tcW w:w="6917" w:type="dxa"/>
          </w:tcPr>
          <w:p w14:paraId="02C00F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D1B23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351BAA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15A4B4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07428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901D6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39F99D4F" w14:textId="77777777" w:rsidTr="0043767E">
        <w:trPr>
          <w:cantSplit/>
          <w:tblHeader/>
        </w:trPr>
        <w:tc>
          <w:tcPr>
            <w:tcW w:w="6917" w:type="dxa"/>
          </w:tcPr>
          <w:p w14:paraId="32A07C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51D23F8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9DBBDD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E0DAF0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DFF760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C60D5D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7DE476F1" w14:textId="77777777" w:rsidTr="0043767E">
        <w:trPr>
          <w:cantSplit/>
          <w:tblHeader/>
        </w:trPr>
        <w:tc>
          <w:tcPr>
            <w:tcW w:w="6917" w:type="dxa"/>
          </w:tcPr>
          <w:p w14:paraId="3814BC9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tdm-restrictionDualTX-FDD-endc-r16</w:t>
            </w:r>
          </w:p>
          <w:p w14:paraId="0E948F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45211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B7F839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E8C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EFCA8C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C68B244" w14:textId="77777777" w:rsidTr="0043767E">
        <w:trPr>
          <w:cantSplit/>
          <w:tblHeader/>
        </w:trPr>
        <w:tc>
          <w:tcPr>
            <w:tcW w:w="6917" w:type="dxa"/>
          </w:tcPr>
          <w:p w14:paraId="40B3FDC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41B894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F6EDF7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7F63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126353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D4D12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C41940" w14:textId="77777777" w:rsidTr="0043767E">
        <w:trPr>
          <w:cantSplit/>
          <w:tblHeader/>
        </w:trPr>
        <w:tc>
          <w:tcPr>
            <w:tcW w:w="6917" w:type="dxa"/>
          </w:tcPr>
          <w:p w14:paraId="678BAB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44569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5EE58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D56F4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1BF7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030AD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1F98280F" w14:textId="77777777" w:rsidTr="0043767E">
        <w:trPr>
          <w:cantSplit/>
          <w:tblHeader/>
        </w:trPr>
        <w:tc>
          <w:tcPr>
            <w:tcW w:w="6917" w:type="dxa"/>
          </w:tcPr>
          <w:p w14:paraId="43096D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5BC3BC0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F1261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F32002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C3C9DA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C77EB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39DEF403" w14:textId="77777777" w:rsidTr="0043767E">
        <w:trPr>
          <w:cantSplit/>
          <w:tblHeader/>
        </w:trPr>
        <w:tc>
          <w:tcPr>
            <w:tcW w:w="6917" w:type="dxa"/>
          </w:tcPr>
          <w:p w14:paraId="2B45786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327EC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9BF9A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C623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3466A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F75EBA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6EC9220A" w14:textId="77777777" w:rsidTr="0043767E">
        <w:trPr>
          <w:cantSplit/>
          <w:tblHeader/>
        </w:trPr>
        <w:tc>
          <w:tcPr>
            <w:tcW w:w="6917" w:type="dxa"/>
          </w:tcPr>
          <w:p w14:paraId="3943D85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7ACFD6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266C1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B1E1D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1D6AB1D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13579EC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1B930D0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367AB8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6B2BEF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0F890D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7C8A97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819055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EF3B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77C48162" w14:textId="77777777" w:rsidTr="0043767E">
        <w:trPr>
          <w:cantSplit/>
          <w:tblHeader/>
        </w:trPr>
        <w:tc>
          <w:tcPr>
            <w:tcW w:w="6917" w:type="dxa"/>
          </w:tcPr>
          <w:p w14:paraId="352BC35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6AF25F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6F3E5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67219D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22562DF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F2F17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CA2AC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493F64" w:rsidRPr="00493F64" w14:paraId="03E1EB95" w14:textId="77777777" w:rsidTr="0043767E">
        <w:trPr>
          <w:cantSplit/>
          <w:tblHeader/>
        </w:trPr>
        <w:tc>
          <w:tcPr>
            <w:tcW w:w="6917" w:type="dxa"/>
          </w:tcPr>
          <w:p w14:paraId="48A48CF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6BC04C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3CE44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A0DF5E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4A023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0E8AF4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</w:tbl>
    <w:p w14:paraId="0D17664F" w14:textId="77777777" w:rsidR="00493F64" w:rsidRPr="00493F64" w:rsidRDefault="00493F64" w:rsidP="00493F64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51CA4" w14:textId="77777777" w:rsidR="00462F3F" w:rsidRDefault="00462F3F">
      <w:r>
        <w:separator/>
      </w:r>
    </w:p>
  </w:endnote>
  <w:endnote w:type="continuationSeparator" w:id="0">
    <w:p w14:paraId="0C5790E4" w14:textId="77777777" w:rsidR="00462F3F" w:rsidRDefault="0046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D875" w14:textId="77777777" w:rsidR="00462F3F" w:rsidRDefault="00462F3F">
      <w:r>
        <w:separator/>
      </w:r>
    </w:p>
  </w:footnote>
  <w:footnote w:type="continuationSeparator" w:id="0">
    <w:p w14:paraId="3197127A" w14:textId="77777777" w:rsidR="00462F3F" w:rsidRDefault="0046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61142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E5C"/>
    <w:rsid w:val="001046FD"/>
    <w:rsid w:val="00113499"/>
    <w:rsid w:val="00145D43"/>
    <w:rsid w:val="00192C46"/>
    <w:rsid w:val="001A08B3"/>
    <w:rsid w:val="001A7B60"/>
    <w:rsid w:val="001B52F0"/>
    <w:rsid w:val="001B7A65"/>
    <w:rsid w:val="001C4ED6"/>
    <w:rsid w:val="001E41F3"/>
    <w:rsid w:val="00244DDA"/>
    <w:rsid w:val="0026004D"/>
    <w:rsid w:val="002640DD"/>
    <w:rsid w:val="00275D12"/>
    <w:rsid w:val="00284FEB"/>
    <w:rsid w:val="002860C4"/>
    <w:rsid w:val="002B5741"/>
    <w:rsid w:val="002C12DA"/>
    <w:rsid w:val="002E472E"/>
    <w:rsid w:val="00305409"/>
    <w:rsid w:val="003609EF"/>
    <w:rsid w:val="0036231A"/>
    <w:rsid w:val="00374DD4"/>
    <w:rsid w:val="00393657"/>
    <w:rsid w:val="003C2F53"/>
    <w:rsid w:val="003E1A36"/>
    <w:rsid w:val="00410371"/>
    <w:rsid w:val="004242F1"/>
    <w:rsid w:val="00424B29"/>
    <w:rsid w:val="004535BF"/>
    <w:rsid w:val="00462F3F"/>
    <w:rsid w:val="00493F64"/>
    <w:rsid w:val="004951B4"/>
    <w:rsid w:val="004B75B7"/>
    <w:rsid w:val="004F59F5"/>
    <w:rsid w:val="00500E7E"/>
    <w:rsid w:val="005141D9"/>
    <w:rsid w:val="0051580D"/>
    <w:rsid w:val="005172AD"/>
    <w:rsid w:val="005300AB"/>
    <w:rsid w:val="00534575"/>
    <w:rsid w:val="00536E37"/>
    <w:rsid w:val="00547111"/>
    <w:rsid w:val="0059167B"/>
    <w:rsid w:val="00592D74"/>
    <w:rsid w:val="005A0FBC"/>
    <w:rsid w:val="005E2C44"/>
    <w:rsid w:val="00621188"/>
    <w:rsid w:val="006257ED"/>
    <w:rsid w:val="0064463B"/>
    <w:rsid w:val="00653DE4"/>
    <w:rsid w:val="00665C47"/>
    <w:rsid w:val="00695808"/>
    <w:rsid w:val="006B46FB"/>
    <w:rsid w:val="006E21FB"/>
    <w:rsid w:val="00785E8F"/>
    <w:rsid w:val="00792342"/>
    <w:rsid w:val="00792D9B"/>
    <w:rsid w:val="007977A8"/>
    <w:rsid w:val="007B512A"/>
    <w:rsid w:val="007C2097"/>
    <w:rsid w:val="007D6A07"/>
    <w:rsid w:val="007E61CD"/>
    <w:rsid w:val="007F705F"/>
    <w:rsid w:val="007F7259"/>
    <w:rsid w:val="00803549"/>
    <w:rsid w:val="008040A8"/>
    <w:rsid w:val="008279FA"/>
    <w:rsid w:val="008626E7"/>
    <w:rsid w:val="00870EE7"/>
    <w:rsid w:val="008863B9"/>
    <w:rsid w:val="008A45A6"/>
    <w:rsid w:val="008C45A2"/>
    <w:rsid w:val="008D3CCC"/>
    <w:rsid w:val="008F3789"/>
    <w:rsid w:val="008F686C"/>
    <w:rsid w:val="009148DE"/>
    <w:rsid w:val="00917008"/>
    <w:rsid w:val="00941E30"/>
    <w:rsid w:val="009479F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E15"/>
    <w:rsid w:val="00A7671C"/>
    <w:rsid w:val="00A76B9B"/>
    <w:rsid w:val="00AA2CBC"/>
    <w:rsid w:val="00AB65A1"/>
    <w:rsid w:val="00AC5820"/>
    <w:rsid w:val="00AD1CD8"/>
    <w:rsid w:val="00B258BB"/>
    <w:rsid w:val="00B67B97"/>
    <w:rsid w:val="00B92FF5"/>
    <w:rsid w:val="00B968C8"/>
    <w:rsid w:val="00B96A12"/>
    <w:rsid w:val="00BA3EC5"/>
    <w:rsid w:val="00BA51D9"/>
    <w:rsid w:val="00BB5DFC"/>
    <w:rsid w:val="00BD279D"/>
    <w:rsid w:val="00BD6BB8"/>
    <w:rsid w:val="00BE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E05"/>
    <w:rsid w:val="00D9124E"/>
    <w:rsid w:val="00DE34CF"/>
    <w:rsid w:val="00E13F3D"/>
    <w:rsid w:val="00E34898"/>
    <w:rsid w:val="00EA5D23"/>
    <w:rsid w:val="00EB09B7"/>
    <w:rsid w:val="00EC466C"/>
    <w:rsid w:val="00EE7D7C"/>
    <w:rsid w:val="00F25D98"/>
    <w:rsid w:val="00F300FB"/>
    <w:rsid w:val="00F370D2"/>
    <w:rsid w:val="00FB6386"/>
    <w:rsid w:val="00FF1441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C4ED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4E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56</TotalTime>
  <Pages>7</Pages>
  <Words>2408</Words>
  <Characters>13729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(Yuqin Chen)</cp:lastModifiedBy>
  <cp:revision>26</cp:revision>
  <cp:lastPrinted>1899-12-31T22:59:17Z</cp:lastPrinted>
  <dcterms:created xsi:type="dcterms:W3CDTF">2020-02-03T08:32:00Z</dcterms:created>
  <dcterms:modified xsi:type="dcterms:W3CDTF">2025-03-28T02:43:00Z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